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4537A" w14:textId="4873C885" w:rsidR="00212020" w:rsidRDefault="00212020" w:rsidP="00212020">
      <w:pPr>
        <w:pStyle w:val="NoSpacing"/>
      </w:pPr>
      <w:r>
        <w:rPr>
          <w:u w:val="single"/>
        </w:rPr>
        <w:t>Thomas MARK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458-9</w:t>
      </w:r>
      <w:r>
        <w:t>)</w:t>
      </w:r>
    </w:p>
    <w:p w14:paraId="5403298B" w14:textId="7158016D" w:rsidR="00212020" w:rsidRDefault="00212020" w:rsidP="00212020">
      <w:pPr>
        <w:pStyle w:val="NoSpacing"/>
      </w:pPr>
      <w:r>
        <w:t xml:space="preserve">Vicar </w:t>
      </w:r>
      <w:r>
        <w:t>of</w:t>
      </w:r>
      <w:r>
        <w:t xml:space="preserve"> </w:t>
      </w:r>
      <w:proofErr w:type="spellStart"/>
      <w:r>
        <w:t>Blofeld</w:t>
      </w:r>
      <w:proofErr w:type="spellEnd"/>
      <w:r>
        <w:t>, Norfolk.</w:t>
      </w:r>
    </w:p>
    <w:p w14:paraId="185D8926" w14:textId="77777777" w:rsidR="00212020" w:rsidRDefault="00212020" w:rsidP="00212020">
      <w:pPr>
        <w:pStyle w:val="NoSpacing"/>
      </w:pPr>
    </w:p>
    <w:p w14:paraId="57632D80" w14:textId="77777777" w:rsidR="00212020" w:rsidRDefault="00212020" w:rsidP="00212020">
      <w:pPr>
        <w:pStyle w:val="NoSpacing"/>
      </w:pPr>
    </w:p>
    <w:p w14:paraId="12D57845" w14:textId="5CFD681A" w:rsidR="00212020" w:rsidRDefault="00212020" w:rsidP="00212020">
      <w:pPr>
        <w:pStyle w:val="NoSpacing"/>
      </w:pPr>
      <w:r>
        <w:tab/>
        <w:t>1</w:t>
      </w:r>
      <w:r>
        <w:t>458</w:t>
      </w:r>
      <w:r>
        <w:tab/>
        <w:t>He became Rector</w:t>
      </w:r>
      <w:r>
        <w:t xml:space="preserve"> o</w:t>
      </w:r>
      <w:bookmarkStart w:id="0" w:name="_GoBack"/>
      <w:bookmarkEnd w:id="0"/>
      <w:r>
        <w:t xml:space="preserve">f Massingham by exchange with Robert </w:t>
      </w:r>
      <w:proofErr w:type="spellStart"/>
      <w:r>
        <w:t>Appulby</w:t>
      </w:r>
      <w:proofErr w:type="spellEnd"/>
      <w:r>
        <w:t>(q.v.)</w:t>
      </w:r>
    </w:p>
    <w:p w14:paraId="2273B0B5" w14:textId="77777777" w:rsidR="00212020" w:rsidRDefault="00212020" w:rsidP="00212020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Massingham Magna, or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Dertford's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(London, 1808), pp. 1-13.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http://www.british-history.ac.uk/topographical-hist-norfolk/vol9/pp1-13 [accessed 13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4B4EC7BA" w14:textId="77777777" w:rsidR="00212020" w:rsidRDefault="00212020" w:rsidP="00212020">
      <w:pPr>
        <w:pStyle w:val="NoSpacing"/>
        <w:rPr>
          <w:color w:val="333333"/>
          <w:shd w:val="clear" w:color="auto" w:fill="FFFFFF"/>
        </w:rPr>
      </w:pPr>
    </w:p>
    <w:p w14:paraId="2850F859" w14:textId="77777777" w:rsidR="00212020" w:rsidRDefault="00212020" w:rsidP="00212020">
      <w:pPr>
        <w:pStyle w:val="NoSpacing"/>
        <w:rPr>
          <w:color w:val="333333"/>
          <w:shd w:val="clear" w:color="auto" w:fill="FFFFFF"/>
        </w:rPr>
      </w:pPr>
    </w:p>
    <w:p w14:paraId="455436A3" w14:textId="77777777" w:rsidR="00212020" w:rsidRPr="004D6585" w:rsidRDefault="00212020" w:rsidP="00212020">
      <w:pPr>
        <w:pStyle w:val="NoSpacing"/>
      </w:pPr>
      <w:r>
        <w:rPr>
          <w:color w:val="333333"/>
          <w:shd w:val="clear" w:color="auto" w:fill="FFFFFF"/>
        </w:rPr>
        <w:t>13 April 2019</w:t>
      </w:r>
    </w:p>
    <w:p w14:paraId="1E6E6CA6" w14:textId="02D48BD0" w:rsidR="006B2F86" w:rsidRPr="00212020" w:rsidRDefault="00212020" w:rsidP="00E71FC3">
      <w:pPr>
        <w:pStyle w:val="NoSpacing"/>
      </w:pPr>
    </w:p>
    <w:sectPr w:rsidR="006B2F86" w:rsidRPr="002120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80802" w14:textId="77777777" w:rsidR="00212020" w:rsidRDefault="00212020" w:rsidP="00E71FC3">
      <w:pPr>
        <w:spacing w:after="0" w:line="240" w:lineRule="auto"/>
      </w:pPr>
      <w:r>
        <w:separator/>
      </w:r>
    </w:p>
  </w:endnote>
  <w:endnote w:type="continuationSeparator" w:id="0">
    <w:p w14:paraId="5E49A88E" w14:textId="77777777" w:rsidR="00212020" w:rsidRDefault="002120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082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ADA59" w14:textId="77777777" w:rsidR="00212020" w:rsidRDefault="00212020" w:rsidP="00E71FC3">
      <w:pPr>
        <w:spacing w:after="0" w:line="240" w:lineRule="auto"/>
      </w:pPr>
      <w:r>
        <w:separator/>
      </w:r>
    </w:p>
  </w:footnote>
  <w:footnote w:type="continuationSeparator" w:id="0">
    <w:p w14:paraId="2BF8AB7D" w14:textId="77777777" w:rsidR="00212020" w:rsidRDefault="002120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020"/>
    <w:rsid w:val="001A7C09"/>
    <w:rsid w:val="0021202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437CE"/>
  <w15:chartTrackingRefBased/>
  <w15:docId w15:val="{3A2E117E-C2A4-4A21-B4CE-2A78B0B3B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2120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2019-04-13T10:53:00Z</dcterms:created>
  <dcterms:modified xsi:type="dcterms:W3CDTF">2019-04-13T11:04:00Z</dcterms:modified>
</cp:coreProperties>
</file>